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2EF105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0964EE">
        <w:rPr>
          <w:lang w:val="en-GB"/>
        </w:rPr>
        <w:t>51-G001-26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52267EDF" w:rsidR="00F17236" w:rsidRPr="00A83773" w:rsidRDefault="00B06025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7A7A7C2F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06025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 w:rsidR="00B06025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</w:t>
            </w:r>
            <w:r w:rsidR="00B06025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05288947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5B5BB4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/0</w:t>
            </w:r>
            <w:r w:rsidR="00B06025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</w:t>
            </w:r>
            <w:r w:rsidR="00B06025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0A18EEAC" w:rsidR="00F17236" w:rsidRPr="00A83773" w:rsidRDefault="00B06025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3942F77D" w:rsidR="00F17236" w:rsidRPr="00A83773" w:rsidRDefault="00B06025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5B5BB4"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D339F6">
              <w:rPr>
                <w:rFonts w:ascii="Calibri" w:hAnsi="Calibri"/>
                <w:szCs w:val="20"/>
              </w:rPr>
              <w:t xml:space="preserve">6 </w:t>
            </w:r>
            <w:r w:rsidR="00F17236">
              <w:rPr>
                <w:rFonts w:ascii="Calibri" w:hAnsi="Calibri"/>
                <w:szCs w:val="20"/>
              </w:rPr>
              <w:t>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77C30CA7" w:rsidR="00F17236" w:rsidRPr="00A83773" w:rsidRDefault="00B06025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48BB9613" w:rsidR="00F17236" w:rsidRPr="00A83773" w:rsidRDefault="00B06025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1EC0C12D" w:rsidR="00F17236" w:rsidRPr="00A83773" w:rsidRDefault="000964E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B06025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53524AC2" w:rsidR="00F17236" w:rsidRPr="00A83773" w:rsidRDefault="000964EE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17236">
              <w:rPr>
                <w:rFonts w:ascii="Calibri" w:hAnsi="Calibri"/>
                <w:szCs w:val="20"/>
              </w:rPr>
              <w:t>/</w:t>
            </w:r>
            <w:r w:rsidR="00B06025">
              <w:rPr>
                <w:rFonts w:ascii="Calibri" w:hAnsi="Calibri"/>
                <w:szCs w:val="20"/>
              </w:rPr>
              <w:t>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1773EA40" w:rsidR="00F17236" w:rsidRPr="00532E97" w:rsidRDefault="00B06025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964EE"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3E53E" w14:textId="77777777" w:rsidR="00724CDE" w:rsidRDefault="00724CDE">
      <w:r>
        <w:separator/>
      </w:r>
    </w:p>
  </w:endnote>
  <w:endnote w:type="continuationSeparator" w:id="0">
    <w:p w14:paraId="1DF637AB" w14:textId="77777777" w:rsidR="00724CDE" w:rsidRDefault="00724CDE">
      <w:r>
        <w:continuationSeparator/>
      </w:r>
    </w:p>
  </w:endnote>
  <w:endnote w:type="continuationNotice" w:id="1">
    <w:p w14:paraId="01C92D2B" w14:textId="77777777" w:rsidR="00724CDE" w:rsidRDefault="00724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39F312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339F6">
      <w:rPr>
        <w:noProof/>
      </w:rPr>
      <w:t>2026-08-19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631C" w14:textId="77777777" w:rsidR="00724CDE" w:rsidRDefault="00724CDE">
      <w:r>
        <w:separator/>
      </w:r>
    </w:p>
  </w:footnote>
  <w:footnote w:type="continuationSeparator" w:id="0">
    <w:p w14:paraId="0598ECC8" w14:textId="77777777" w:rsidR="00724CDE" w:rsidRDefault="00724CDE">
      <w:r>
        <w:continuationSeparator/>
      </w:r>
    </w:p>
  </w:footnote>
  <w:footnote w:type="continuationNotice" w:id="1">
    <w:p w14:paraId="2CAFE5D0" w14:textId="77777777" w:rsidR="00724CDE" w:rsidRDefault="00724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4EE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794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5BB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CDE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360"/>
    <w:rsid w:val="009B041C"/>
    <w:rsid w:val="009B0D6C"/>
    <w:rsid w:val="009B0E89"/>
    <w:rsid w:val="009B2C8C"/>
    <w:rsid w:val="009B3430"/>
    <w:rsid w:val="009B492B"/>
    <w:rsid w:val="009B55F7"/>
    <w:rsid w:val="009B5A45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4D8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025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3A2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686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9F6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5</cp:revision>
  <cp:lastPrinted>2013-10-18T08:32:00Z</cp:lastPrinted>
  <dcterms:created xsi:type="dcterms:W3CDTF">2026-08-17T22:48:00Z</dcterms:created>
  <dcterms:modified xsi:type="dcterms:W3CDTF">2026-08-18T23:25:00Z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